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4252"/>
        <w:gridCol w:w="992"/>
        <w:gridCol w:w="2835"/>
      </w:tblGrid>
      <w:tr w:rsidR="00F905C7" w:rsidRPr="00356303" w:rsidTr="002C1605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10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F905C7" w:rsidRPr="00356303" w:rsidRDefault="00F905C7" w:rsidP="002E672E">
            <w:pPr>
              <w:rPr>
                <w:rFonts w:ascii="Arial" w:hAnsi="Arial"/>
                <w:b/>
                <w:sz w:val="22"/>
                <w:szCs w:val="22"/>
              </w:rPr>
            </w:pPr>
            <w:r w:rsidRPr="00356303">
              <w:rPr>
                <w:rFonts w:ascii="Arial" w:hAnsi="Arial"/>
                <w:b/>
                <w:sz w:val="22"/>
                <w:szCs w:val="22"/>
              </w:rPr>
              <w:t>Betreft</w:t>
            </w:r>
          </w:p>
        </w:tc>
        <w:tc>
          <w:tcPr>
            <w:tcW w:w="4252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F905C7" w:rsidRDefault="007A6F56" w:rsidP="007A6F5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Marktconsultatie </w:t>
            </w:r>
            <w:r w:rsidR="00AA4256">
              <w:rPr>
                <w:rFonts w:ascii="Arial" w:hAnsi="Arial"/>
                <w:sz w:val="22"/>
                <w:szCs w:val="22"/>
              </w:rPr>
              <w:t>‘</w:t>
            </w:r>
            <w:r w:rsidRPr="00A457AB">
              <w:rPr>
                <w:rFonts w:ascii="Arial" w:hAnsi="Arial"/>
                <w:i/>
                <w:sz w:val="22"/>
                <w:szCs w:val="22"/>
              </w:rPr>
              <w:t>Optimaal digitaal</w:t>
            </w:r>
            <w:r w:rsidR="00AA4256" w:rsidRPr="00A457AB">
              <w:rPr>
                <w:rFonts w:ascii="Arial" w:hAnsi="Arial"/>
                <w:i/>
                <w:sz w:val="22"/>
                <w:szCs w:val="22"/>
              </w:rPr>
              <w:t xml:space="preserve"> (samen)werken aan en met bestanden</w:t>
            </w:r>
            <w:r w:rsidR="00AA4256">
              <w:rPr>
                <w:rFonts w:ascii="Arial" w:hAnsi="Arial"/>
                <w:sz w:val="22"/>
                <w:szCs w:val="22"/>
              </w:rPr>
              <w:t>’,</w:t>
            </w:r>
          </w:p>
          <w:p w:rsidR="007A6F56" w:rsidRPr="00356303" w:rsidRDefault="007A6F56" w:rsidP="007A6F5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TenderNed </w:t>
            </w:r>
            <w:r w:rsidR="00AA4256">
              <w:rPr>
                <w:rFonts w:ascii="Arial" w:hAnsi="Arial"/>
                <w:sz w:val="22"/>
                <w:szCs w:val="22"/>
              </w:rPr>
              <w:t xml:space="preserve">nr. </w:t>
            </w:r>
            <w:r w:rsidR="00AA4256" w:rsidRPr="00F55E63">
              <w:rPr>
                <w:szCs w:val="19"/>
              </w:rPr>
              <w:t>177351</w:t>
            </w:r>
          </w:p>
        </w:tc>
        <w:tc>
          <w:tcPr>
            <w:tcW w:w="382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C0C0C0"/>
            </w:tcBorders>
            <w:shd w:val="pct20" w:color="000000" w:fill="FFFFFF"/>
            <w:vAlign w:val="center"/>
          </w:tcPr>
          <w:p w:rsidR="00F905C7" w:rsidRPr="00356303" w:rsidRDefault="00F905C7" w:rsidP="002E672E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Provincie Noord-Holland</w:t>
            </w:r>
          </w:p>
        </w:tc>
      </w:tr>
      <w:tr w:rsidR="002E672E" w:rsidRPr="00356303" w:rsidTr="002C1605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10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2E672E" w:rsidRPr="00356303" w:rsidRDefault="002E672E" w:rsidP="002E672E">
            <w:pPr>
              <w:rPr>
                <w:rFonts w:ascii="Arial" w:hAnsi="Arial"/>
                <w:b/>
                <w:sz w:val="22"/>
                <w:szCs w:val="22"/>
              </w:rPr>
            </w:pPr>
            <w:r w:rsidRPr="00356303">
              <w:rPr>
                <w:rFonts w:ascii="Arial" w:hAnsi="Arial"/>
                <w:b/>
                <w:sz w:val="22"/>
                <w:szCs w:val="22"/>
              </w:rPr>
              <w:t>Van</w:t>
            </w:r>
          </w:p>
        </w:tc>
        <w:tc>
          <w:tcPr>
            <w:tcW w:w="4252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2C1605" w:rsidRDefault="00F905C7" w:rsidP="002C160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[</w:t>
            </w:r>
            <w:r w:rsidR="00AA4256">
              <w:rPr>
                <w:rFonts w:ascii="Arial" w:hAnsi="Arial"/>
                <w:sz w:val="22"/>
                <w:szCs w:val="22"/>
              </w:rPr>
              <w:t>@</w:t>
            </w:r>
            <w:r>
              <w:rPr>
                <w:rFonts w:ascii="Arial" w:hAnsi="Arial"/>
                <w:sz w:val="22"/>
                <w:szCs w:val="22"/>
              </w:rPr>
              <w:t>naam</w:t>
            </w:r>
            <w:r w:rsidR="007A6F56">
              <w:rPr>
                <w:rFonts w:ascii="Arial" w:hAnsi="Arial"/>
                <w:sz w:val="22"/>
                <w:szCs w:val="22"/>
              </w:rPr>
              <w:t xml:space="preserve"> onderneming</w:t>
            </w:r>
            <w:r>
              <w:rPr>
                <w:rFonts w:ascii="Arial" w:hAnsi="Arial"/>
                <w:sz w:val="22"/>
                <w:szCs w:val="22"/>
              </w:rPr>
              <w:t>]</w:t>
            </w:r>
            <w:r w:rsidR="006235E5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2C1605" w:rsidRDefault="002C1605" w:rsidP="002C160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[@emailadres]</w:t>
            </w:r>
          </w:p>
          <w:p w:rsidR="002C1605" w:rsidRPr="00356303" w:rsidRDefault="002C1605" w:rsidP="002C160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[@tel.nr]</w:t>
            </w:r>
          </w:p>
        </w:tc>
        <w:tc>
          <w:tcPr>
            <w:tcW w:w="99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2E672E" w:rsidRPr="00356303" w:rsidRDefault="00F905C7" w:rsidP="00F905C7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Datum</w:t>
            </w:r>
          </w:p>
        </w:tc>
        <w:tc>
          <w:tcPr>
            <w:tcW w:w="2835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2E672E" w:rsidRPr="00356303" w:rsidRDefault="002C1605" w:rsidP="002E672E">
            <w:pPr>
              <w:rPr>
                <w:rFonts w:ascii="Arial" w:hAnsi="Arial"/>
                <w:sz w:val="22"/>
                <w:szCs w:val="22"/>
                <w:lang w:val="de-DE"/>
              </w:rPr>
            </w:pPr>
            <w:r>
              <w:rPr>
                <w:rFonts w:ascii="Arial" w:hAnsi="Arial"/>
                <w:sz w:val="22"/>
                <w:szCs w:val="22"/>
                <w:lang w:val="de-DE"/>
              </w:rPr>
              <w:t>@-@-2018</w:t>
            </w:r>
          </w:p>
        </w:tc>
      </w:tr>
    </w:tbl>
    <w:p w:rsidR="002E672E" w:rsidRDefault="002E672E" w:rsidP="002E672E">
      <w:pPr>
        <w:rPr>
          <w:rFonts w:ascii="Arial" w:hAnsi="Arial"/>
          <w:sz w:val="22"/>
          <w:szCs w:val="22"/>
        </w:rPr>
      </w:pPr>
    </w:p>
    <w:p w:rsidR="00233A1A" w:rsidRDefault="00233A1A" w:rsidP="002E672E">
      <w:pPr>
        <w:rPr>
          <w:rFonts w:ascii="Arial" w:hAnsi="Arial"/>
          <w:sz w:val="22"/>
          <w:szCs w:val="22"/>
        </w:rPr>
      </w:pPr>
    </w:p>
    <w:p w:rsidR="00AA4256" w:rsidRDefault="00AA4256" w:rsidP="002E672E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Formulier voor het indienen van </w:t>
      </w:r>
      <w:r w:rsidRPr="00AA4256">
        <w:rPr>
          <w:rFonts w:ascii="Arial" w:hAnsi="Arial"/>
          <w:b/>
          <w:sz w:val="22"/>
          <w:szCs w:val="22"/>
        </w:rPr>
        <w:t>v</w:t>
      </w:r>
      <w:r w:rsidR="007A6F56" w:rsidRPr="00AA4256">
        <w:rPr>
          <w:rFonts w:ascii="Arial" w:hAnsi="Arial"/>
          <w:b/>
          <w:sz w:val="22"/>
          <w:szCs w:val="22"/>
        </w:rPr>
        <w:t>erduidelijking</w:t>
      </w:r>
      <w:r w:rsidR="00903D7D">
        <w:rPr>
          <w:rFonts w:ascii="Arial" w:hAnsi="Arial"/>
          <w:b/>
          <w:sz w:val="22"/>
          <w:szCs w:val="22"/>
        </w:rPr>
        <w:t>s</w:t>
      </w:r>
      <w:bookmarkStart w:id="0" w:name="_GoBack"/>
      <w:bookmarkEnd w:id="0"/>
      <w:r w:rsidR="007A6F56" w:rsidRPr="00AA4256">
        <w:rPr>
          <w:rFonts w:ascii="Arial" w:hAnsi="Arial"/>
          <w:b/>
          <w:sz w:val="22"/>
          <w:szCs w:val="22"/>
        </w:rPr>
        <w:t>vragen</w:t>
      </w:r>
      <w:r w:rsidR="007A6F56">
        <w:rPr>
          <w:rFonts w:ascii="Arial" w:hAnsi="Arial"/>
          <w:sz w:val="22"/>
          <w:szCs w:val="22"/>
        </w:rPr>
        <w:t xml:space="preserve"> met betrekking tot de door de provincie Noord-Holland gepubliceerde </w:t>
      </w:r>
      <w:r w:rsidR="002C1605">
        <w:rPr>
          <w:rFonts w:ascii="Arial" w:hAnsi="Arial"/>
          <w:sz w:val="22"/>
          <w:szCs w:val="22"/>
        </w:rPr>
        <w:t>documenten in het kader van de m</w:t>
      </w:r>
      <w:r w:rsidR="007A6F56">
        <w:rPr>
          <w:rFonts w:ascii="Arial" w:hAnsi="Arial"/>
          <w:sz w:val="22"/>
          <w:szCs w:val="22"/>
        </w:rPr>
        <w:t>arktconsultatie</w:t>
      </w:r>
      <w:r w:rsidR="002C1605">
        <w:rPr>
          <w:rFonts w:ascii="Arial" w:hAnsi="Arial"/>
          <w:sz w:val="22"/>
          <w:szCs w:val="22"/>
        </w:rPr>
        <w:t xml:space="preserve"> ‘Optimaal digitaal (samen)werken aan en met bestanden’,</w:t>
      </w:r>
      <w:r w:rsidR="007A6F56">
        <w:rPr>
          <w:rFonts w:ascii="Arial" w:hAnsi="Arial"/>
          <w:sz w:val="22"/>
          <w:szCs w:val="22"/>
        </w:rPr>
        <w:t xml:space="preserve"> inclusief bijlagen. </w:t>
      </w:r>
    </w:p>
    <w:p w:rsidR="00233A1A" w:rsidRDefault="007A6F56" w:rsidP="002E672E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Uw vragen ontvangen wij </w:t>
      </w:r>
      <w:r w:rsidR="002C1605">
        <w:rPr>
          <w:rFonts w:ascii="Arial" w:hAnsi="Arial"/>
          <w:sz w:val="22"/>
          <w:szCs w:val="22"/>
        </w:rPr>
        <w:t xml:space="preserve">via TenderNed </w:t>
      </w:r>
      <w:r>
        <w:rPr>
          <w:rFonts w:ascii="Arial" w:hAnsi="Arial"/>
          <w:sz w:val="22"/>
          <w:szCs w:val="22"/>
        </w:rPr>
        <w:t xml:space="preserve">graag uiterlijk op de datum als genoemd in par. </w:t>
      </w:r>
      <w:r w:rsidR="00AA4256">
        <w:rPr>
          <w:rFonts w:ascii="Arial" w:hAnsi="Arial"/>
          <w:sz w:val="22"/>
          <w:szCs w:val="22"/>
        </w:rPr>
        <w:t>2.2</w:t>
      </w:r>
      <w:r>
        <w:rPr>
          <w:rFonts w:ascii="Arial" w:hAnsi="Arial"/>
          <w:sz w:val="22"/>
          <w:szCs w:val="22"/>
        </w:rPr>
        <w:t xml:space="preserve"> in het marktconsultatiedocument</w:t>
      </w:r>
      <w:r w:rsidR="00AA4256">
        <w:rPr>
          <w:rFonts w:ascii="Arial" w:hAnsi="Arial"/>
          <w:sz w:val="22"/>
          <w:szCs w:val="22"/>
        </w:rPr>
        <w:t xml:space="preserve"> (processtap 1)</w:t>
      </w:r>
      <w:r>
        <w:rPr>
          <w:rFonts w:ascii="Arial" w:hAnsi="Arial"/>
          <w:sz w:val="22"/>
          <w:szCs w:val="22"/>
        </w:rPr>
        <w:t>.</w:t>
      </w:r>
      <w:r w:rsidR="002C160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 antwoorden </w:t>
      </w:r>
      <w:r w:rsidR="00AA4256">
        <w:rPr>
          <w:rFonts w:ascii="Arial" w:hAnsi="Arial"/>
          <w:sz w:val="22"/>
          <w:szCs w:val="22"/>
        </w:rPr>
        <w:t xml:space="preserve">van de provincie worden </w:t>
      </w:r>
      <w:r w:rsidR="00233A1A">
        <w:rPr>
          <w:rFonts w:ascii="Arial" w:hAnsi="Arial"/>
          <w:sz w:val="22"/>
          <w:szCs w:val="22"/>
        </w:rPr>
        <w:t xml:space="preserve">geanonimiseerd </w:t>
      </w:r>
      <w:r w:rsidR="002C1605">
        <w:rPr>
          <w:rFonts w:ascii="Arial" w:hAnsi="Arial"/>
          <w:sz w:val="22"/>
          <w:szCs w:val="22"/>
        </w:rPr>
        <w:t>o</w:t>
      </w:r>
      <w:r>
        <w:rPr>
          <w:rFonts w:ascii="Arial" w:hAnsi="Arial"/>
          <w:sz w:val="22"/>
          <w:szCs w:val="22"/>
        </w:rPr>
        <w:t>pgenomen in de Nota van i</w:t>
      </w:r>
      <w:r w:rsidR="00233A1A">
        <w:rPr>
          <w:rFonts w:ascii="Arial" w:hAnsi="Arial"/>
          <w:sz w:val="22"/>
          <w:szCs w:val="22"/>
        </w:rPr>
        <w:t>nlichtingen</w:t>
      </w:r>
      <w:r>
        <w:rPr>
          <w:rFonts w:ascii="Arial" w:hAnsi="Arial"/>
          <w:sz w:val="22"/>
          <w:szCs w:val="22"/>
        </w:rPr>
        <w:t>. De N</w:t>
      </w:r>
      <w:r w:rsidR="002C1605">
        <w:rPr>
          <w:rFonts w:ascii="Arial" w:hAnsi="Arial"/>
          <w:sz w:val="22"/>
          <w:szCs w:val="22"/>
        </w:rPr>
        <w:t>ota</w:t>
      </w:r>
      <w:r>
        <w:rPr>
          <w:rFonts w:ascii="Arial" w:hAnsi="Arial"/>
          <w:sz w:val="22"/>
          <w:szCs w:val="22"/>
        </w:rPr>
        <w:t xml:space="preserve"> wordt via TenderNed gelijktijdig aan alle g</w:t>
      </w:r>
      <w:r w:rsidR="00233A1A">
        <w:rPr>
          <w:rFonts w:ascii="Arial" w:hAnsi="Arial"/>
          <w:sz w:val="22"/>
          <w:szCs w:val="22"/>
        </w:rPr>
        <w:t>einteresseerden</w:t>
      </w:r>
      <w:r>
        <w:rPr>
          <w:rFonts w:ascii="Arial" w:hAnsi="Arial"/>
          <w:sz w:val="22"/>
          <w:szCs w:val="22"/>
        </w:rPr>
        <w:t xml:space="preserve"> aangeboden</w:t>
      </w:r>
      <w:r w:rsidR="00233A1A">
        <w:rPr>
          <w:rFonts w:ascii="Arial" w:hAnsi="Arial"/>
          <w:sz w:val="22"/>
          <w:szCs w:val="22"/>
        </w:rPr>
        <w:t>.</w:t>
      </w:r>
    </w:p>
    <w:p w:rsidR="00233A1A" w:rsidRDefault="00233A1A" w:rsidP="002E672E">
      <w:pPr>
        <w:rPr>
          <w:rFonts w:ascii="Arial" w:hAnsi="Arial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675"/>
        <w:gridCol w:w="1835"/>
        <w:gridCol w:w="3539"/>
        <w:gridCol w:w="3239"/>
      </w:tblGrid>
      <w:tr w:rsidR="007A6F56" w:rsidRPr="00356303" w:rsidTr="007A6F56">
        <w:tc>
          <w:tcPr>
            <w:tcW w:w="675" w:type="dxa"/>
            <w:shd w:val="clear" w:color="auto" w:fill="C0C0C0"/>
          </w:tcPr>
          <w:p w:rsidR="007A6F56" w:rsidRPr="00356303" w:rsidRDefault="007A6F56" w:rsidP="00F62DDE">
            <w:pPr>
              <w:jc w:val="center"/>
              <w:rPr>
                <w:rFonts w:ascii="Arial" w:hAnsi="Arial"/>
                <w:b/>
                <w:bCs w:val="0"/>
                <w:sz w:val="22"/>
                <w:szCs w:val="22"/>
              </w:rPr>
            </w:pPr>
            <w:r w:rsidRPr="00356303">
              <w:rPr>
                <w:rFonts w:ascii="Arial" w:hAnsi="Arial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35" w:type="dxa"/>
            <w:shd w:val="clear" w:color="auto" w:fill="C0C0C0"/>
          </w:tcPr>
          <w:p w:rsidR="007A6F56" w:rsidRDefault="007A6F56" w:rsidP="00F905C7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bCs w:val="0"/>
                <w:sz w:val="22"/>
                <w:szCs w:val="22"/>
              </w:rPr>
              <w:t>Hfd</w:t>
            </w:r>
            <w:proofErr w:type="spellEnd"/>
            <w:r>
              <w:rPr>
                <w:rFonts w:ascii="Arial" w:hAnsi="Arial"/>
                <w:b/>
                <w:bCs w:val="0"/>
                <w:sz w:val="22"/>
                <w:szCs w:val="22"/>
              </w:rPr>
              <w:t xml:space="preserve">/par/blz. </w:t>
            </w:r>
          </w:p>
          <w:p w:rsidR="007A6F56" w:rsidRPr="00356303" w:rsidRDefault="007A6F56" w:rsidP="00F905C7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r>
              <w:rPr>
                <w:rFonts w:ascii="Arial" w:hAnsi="Arial"/>
                <w:b/>
                <w:bCs w:val="0"/>
                <w:sz w:val="22"/>
                <w:szCs w:val="22"/>
              </w:rPr>
              <w:t>of bijlage</w:t>
            </w:r>
          </w:p>
        </w:tc>
        <w:tc>
          <w:tcPr>
            <w:tcW w:w="3539" w:type="dxa"/>
            <w:shd w:val="clear" w:color="auto" w:fill="C0C0C0"/>
          </w:tcPr>
          <w:p w:rsidR="007A6F56" w:rsidRPr="00356303" w:rsidRDefault="007A6F56" w:rsidP="00F62D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r w:rsidRPr="00356303">
              <w:rPr>
                <w:rFonts w:ascii="Arial" w:hAnsi="Arial"/>
                <w:b/>
                <w:bCs w:val="0"/>
                <w:sz w:val="22"/>
                <w:szCs w:val="22"/>
              </w:rPr>
              <w:t>Vraag</w:t>
            </w:r>
          </w:p>
        </w:tc>
        <w:tc>
          <w:tcPr>
            <w:tcW w:w="3239" w:type="dxa"/>
            <w:shd w:val="clear" w:color="auto" w:fill="C0C0C0"/>
          </w:tcPr>
          <w:p w:rsidR="007A6F56" w:rsidRPr="00356303" w:rsidRDefault="007A6F56" w:rsidP="00F62D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r>
              <w:rPr>
                <w:rFonts w:ascii="Arial" w:hAnsi="Arial"/>
                <w:b/>
                <w:bCs w:val="0"/>
                <w:sz w:val="22"/>
                <w:szCs w:val="22"/>
              </w:rPr>
              <w:t>Antwoord</w:t>
            </w:r>
          </w:p>
        </w:tc>
      </w:tr>
      <w:tr w:rsidR="007A6F56" w:rsidRPr="00356303" w:rsidTr="007A6F56">
        <w:tc>
          <w:tcPr>
            <w:tcW w:w="675" w:type="dxa"/>
            <w:shd w:val="clear" w:color="auto" w:fill="auto"/>
          </w:tcPr>
          <w:p w:rsidR="007A6F56" w:rsidRDefault="007A6F56" w:rsidP="00F62DDE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7A6F56" w:rsidRDefault="007A6F56" w:rsidP="00F62DDE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7A6F56" w:rsidRPr="00356303" w:rsidRDefault="007A6F56" w:rsidP="00F62DDE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35" w:type="dxa"/>
            <w:shd w:val="clear" w:color="auto" w:fill="auto"/>
          </w:tcPr>
          <w:p w:rsidR="007A6F56" w:rsidRPr="00356303" w:rsidRDefault="007A6F56" w:rsidP="00F62DD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9" w:type="dxa"/>
            <w:shd w:val="clear" w:color="auto" w:fill="auto"/>
          </w:tcPr>
          <w:p w:rsidR="007A6F56" w:rsidRPr="00356303" w:rsidRDefault="007A6F56" w:rsidP="00354529">
            <w:pPr>
              <w:autoSpaceDE w:val="0"/>
              <w:autoSpaceDN w:val="0"/>
              <w:adjustRightIn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239" w:type="dxa"/>
          </w:tcPr>
          <w:p w:rsidR="007A6F56" w:rsidRPr="00356303" w:rsidRDefault="007A6F56" w:rsidP="00354529">
            <w:pPr>
              <w:autoSpaceDE w:val="0"/>
              <w:autoSpaceDN w:val="0"/>
              <w:adjustRightInd w:val="0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F62DDE" w:rsidRDefault="00F62DDE" w:rsidP="002E672E">
      <w:pPr>
        <w:rPr>
          <w:rFonts w:ascii="Arial" w:hAnsi="Arial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675"/>
        <w:gridCol w:w="1835"/>
        <w:gridCol w:w="3539"/>
        <w:gridCol w:w="3239"/>
      </w:tblGrid>
      <w:tr w:rsidR="007A6F56" w:rsidRPr="00356303" w:rsidTr="009761DE">
        <w:tc>
          <w:tcPr>
            <w:tcW w:w="675" w:type="dxa"/>
            <w:shd w:val="clear" w:color="auto" w:fill="C0C0C0"/>
          </w:tcPr>
          <w:p w:rsidR="007A6F56" w:rsidRPr="00356303" w:rsidRDefault="007A6F56" w:rsidP="009761DE">
            <w:pPr>
              <w:jc w:val="center"/>
              <w:rPr>
                <w:rFonts w:ascii="Arial" w:hAnsi="Arial"/>
                <w:b/>
                <w:bCs w:val="0"/>
                <w:sz w:val="22"/>
                <w:szCs w:val="22"/>
              </w:rPr>
            </w:pPr>
            <w:r w:rsidRPr="00356303">
              <w:rPr>
                <w:rFonts w:ascii="Arial" w:hAnsi="Arial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35" w:type="dxa"/>
            <w:shd w:val="clear" w:color="auto" w:fill="C0C0C0"/>
          </w:tcPr>
          <w:p w:rsidR="007A6F56" w:rsidRDefault="007A6F56" w:rsidP="009761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bCs w:val="0"/>
                <w:sz w:val="22"/>
                <w:szCs w:val="22"/>
              </w:rPr>
              <w:t>Hfd</w:t>
            </w:r>
            <w:proofErr w:type="spellEnd"/>
            <w:r>
              <w:rPr>
                <w:rFonts w:ascii="Arial" w:hAnsi="Arial"/>
                <w:b/>
                <w:bCs w:val="0"/>
                <w:sz w:val="22"/>
                <w:szCs w:val="22"/>
              </w:rPr>
              <w:t xml:space="preserve">/par/blz. </w:t>
            </w:r>
          </w:p>
          <w:p w:rsidR="007A6F56" w:rsidRPr="00356303" w:rsidRDefault="007A6F56" w:rsidP="009761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r>
              <w:rPr>
                <w:rFonts w:ascii="Arial" w:hAnsi="Arial"/>
                <w:b/>
                <w:bCs w:val="0"/>
                <w:sz w:val="22"/>
                <w:szCs w:val="22"/>
              </w:rPr>
              <w:t>of bijlage</w:t>
            </w:r>
          </w:p>
        </w:tc>
        <w:tc>
          <w:tcPr>
            <w:tcW w:w="3539" w:type="dxa"/>
            <w:shd w:val="clear" w:color="auto" w:fill="C0C0C0"/>
          </w:tcPr>
          <w:p w:rsidR="007A6F56" w:rsidRPr="00356303" w:rsidRDefault="007A6F56" w:rsidP="009761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r w:rsidRPr="00356303">
              <w:rPr>
                <w:rFonts w:ascii="Arial" w:hAnsi="Arial"/>
                <w:b/>
                <w:bCs w:val="0"/>
                <w:sz w:val="22"/>
                <w:szCs w:val="22"/>
              </w:rPr>
              <w:t>Vraag</w:t>
            </w:r>
          </w:p>
        </w:tc>
        <w:tc>
          <w:tcPr>
            <w:tcW w:w="3239" w:type="dxa"/>
            <w:shd w:val="clear" w:color="auto" w:fill="C0C0C0"/>
          </w:tcPr>
          <w:p w:rsidR="007A6F56" w:rsidRPr="00356303" w:rsidRDefault="007A6F56" w:rsidP="009761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r>
              <w:rPr>
                <w:rFonts w:ascii="Arial" w:hAnsi="Arial"/>
                <w:b/>
                <w:bCs w:val="0"/>
                <w:sz w:val="22"/>
                <w:szCs w:val="22"/>
              </w:rPr>
              <w:t>Antwoord</w:t>
            </w:r>
          </w:p>
        </w:tc>
      </w:tr>
      <w:tr w:rsidR="007A6F56" w:rsidRPr="00356303" w:rsidTr="009761DE">
        <w:tc>
          <w:tcPr>
            <w:tcW w:w="675" w:type="dxa"/>
            <w:shd w:val="clear" w:color="auto" w:fill="auto"/>
          </w:tcPr>
          <w:p w:rsidR="007A6F56" w:rsidRDefault="007A6F56" w:rsidP="009761DE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7A6F56" w:rsidRDefault="007A6F56" w:rsidP="009761DE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7A6F56" w:rsidRPr="00356303" w:rsidRDefault="007A6F56" w:rsidP="009761DE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35" w:type="dxa"/>
            <w:shd w:val="clear" w:color="auto" w:fill="auto"/>
          </w:tcPr>
          <w:p w:rsidR="007A6F56" w:rsidRPr="00356303" w:rsidRDefault="007A6F56" w:rsidP="009761D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9" w:type="dxa"/>
            <w:shd w:val="clear" w:color="auto" w:fill="auto"/>
          </w:tcPr>
          <w:p w:rsidR="007A6F56" w:rsidRPr="00356303" w:rsidRDefault="007A6F56" w:rsidP="009761DE">
            <w:pPr>
              <w:autoSpaceDE w:val="0"/>
              <w:autoSpaceDN w:val="0"/>
              <w:adjustRightIn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239" w:type="dxa"/>
          </w:tcPr>
          <w:p w:rsidR="007A6F56" w:rsidRPr="00356303" w:rsidRDefault="007A6F56" w:rsidP="009761DE">
            <w:pPr>
              <w:autoSpaceDE w:val="0"/>
              <w:autoSpaceDN w:val="0"/>
              <w:adjustRightInd w:val="0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7A6F56" w:rsidRDefault="007A6F56" w:rsidP="002E672E">
      <w:pPr>
        <w:rPr>
          <w:rFonts w:ascii="Arial" w:hAnsi="Arial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675"/>
        <w:gridCol w:w="1835"/>
        <w:gridCol w:w="3539"/>
        <w:gridCol w:w="3239"/>
      </w:tblGrid>
      <w:tr w:rsidR="007A6F56" w:rsidRPr="00356303" w:rsidTr="009761DE">
        <w:tc>
          <w:tcPr>
            <w:tcW w:w="675" w:type="dxa"/>
            <w:shd w:val="clear" w:color="auto" w:fill="C0C0C0"/>
          </w:tcPr>
          <w:p w:rsidR="007A6F56" w:rsidRPr="00356303" w:rsidRDefault="007A6F56" w:rsidP="009761DE">
            <w:pPr>
              <w:jc w:val="center"/>
              <w:rPr>
                <w:rFonts w:ascii="Arial" w:hAnsi="Arial"/>
                <w:b/>
                <w:bCs w:val="0"/>
                <w:sz w:val="22"/>
                <w:szCs w:val="22"/>
              </w:rPr>
            </w:pPr>
            <w:r w:rsidRPr="00356303">
              <w:rPr>
                <w:rFonts w:ascii="Arial" w:hAnsi="Arial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35" w:type="dxa"/>
            <w:shd w:val="clear" w:color="auto" w:fill="C0C0C0"/>
          </w:tcPr>
          <w:p w:rsidR="007A6F56" w:rsidRDefault="007A6F56" w:rsidP="009761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bCs w:val="0"/>
                <w:sz w:val="22"/>
                <w:szCs w:val="22"/>
              </w:rPr>
              <w:t>Hfd</w:t>
            </w:r>
            <w:proofErr w:type="spellEnd"/>
            <w:r>
              <w:rPr>
                <w:rFonts w:ascii="Arial" w:hAnsi="Arial"/>
                <w:b/>
                <w:bCs w:val="0"/>
                <w:sz w:val="22"/>
                <w:szCs w:val="22"/>
              </w:rPr>
              <w:t xml:space="preserve">/par/blz. </w:t>
            </w:r>
          </w:p>
          <w:p w:rsidR="007A6F56" w:rsidRPr="00356303" w:rsidRDefault="007A6F56" w:rsidP="009761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r>
              <w:rPr>
                <w:rFonts w:ascii="Arial" w:hAnsi="Arial"/>
                <w:b/>
                <w:bCs w:val="0"/>
                <w:sz w:val="22"/>
                <w:szCs w:val="22"/>
              </w:rPr>
              <w:t>of bijlage</w:t>
            </w:r>
          </w:p>
        </w:tc>
        <w:tc>
          <w:tcPr>
            <w:tcW w:w="3539" w:type="dxa"/>
            <w:shd w:val="clear" w:color="auto" w:fill="C0C0C0"/>
          </w:tcPr>
          <w:p w:rsidR="007A6F56" w:rsidRPr="00356303" w:rsidRDefault="007A6F56" w:rsidP="009761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r w:rsidRPr="00356303">
              <w:rPr>
                <w:rFonts w:ascii="Arial" w:hAnsi="Arial"/>
                <w:b/>
                <w:bCs w:val="0"/>
                <w:sz w:val="22"/>
                <w:szCs w:val="22"/>
              </w:rPr>
              <w:t>Vraag</w:t>
            </w:r>
          </w:p>
        </w:tc>
        <w:tc>
          <w:tcPr>
            <w:tcW w:w="3239" w:type="dxa"/>
            <w:shd w:val="clear" w:color="auto" w:fill="C0C0C0"/>
          </w:tcPr>
          <w:p w:rsidR="007A6F56" w:rsidRPr="00356303" w:rsidRDefault="007A6F56" w:rsidP="009761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r>
              <w:rPr>
                <w:rFonts w:ascii="Arial" w:hAnsi="Arial"/>
                <w:b/>
                <w:bCs w:val="0"/>
                <w:sz w:val="22"/>
                <w:szCs w:val="22"/>
              </w:rPr>
              <w:t>Antwoord</w:t>
            </w:r>
          </w:p>
        </w:tc>
      </w:tr>
      <w:tr w:rsidR="007A6F56" w:rsidRPr="00356303" w:rsidTr="009761DE">
        <w:tc>
          <w:tcPr>
            <w:tcW w:w="675" w:type="dxa"/>
            <w:shd w:val="clear" w:color="auto" w:fill="auto"/>
          </w:tcPr>
          <w:p w:rsidR="007A6F56" w:rsidRDefault="007A6F56" w:rsidP="009761DE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7A6F56" w:rsidRDefault="007A6F56" w:rsidP="009761DE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7A6F56" w:rsidRPr="00356303" w:rsidRDefault="007A6F56" w:rsidP="009761DE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35" w:type="dxa"/>
            <w:shd w:val="clear" w:color="auto" w:fill="auto"/>
          </w:tcPr>
          <w:p w:rsidR="007A6F56" w:rsidRPr="00356303" w:rsidRDefault="007A6F56" w:rsidP="009761D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9" w:type="dxa"/>
            <w:shd w:val="clear" w:color="auto" w:fill="auto"/>
          </w:tcPr>
          <w:p w:rsidR="007A6F56" w:rsidRPr="00356303" w:rsidRDefault="007A6F56" w:rsidP="009761DE">
            <w:pPr>
              <w:autoSpaceDE w:val="0"/>
              <w:autoSpaceDN w:val="0"/>
              <w:adjustRightIn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239" w:type="dxa"/>
          </w:tcPr>
          <w:p w:rsidR="007A6F56" w:rsidRPr="00356303" w:rsidRDefault="007A6F56" w:rsidP="009761DE">
            <w:pPr>
              <w:autoSpaceDE w:val="0"/>
              <w:autoSpaceDN w:val="0"/>
              <w:adjustRightInd w:val="0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7A6F56" w:rsidRDefault="007A6F56" w:rsidP="002E672E">
      <w:pPr>
        <w:rPr>
          <w:rFonts w:ascii="Arial" w:hAnsi="Arial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675"/>
        <w:gridCol w:w="1835"/>
        <w:gridCol w:w="3539"/>
        <w:gridCol w:w="3239"/>
      </w:tblGrid>
      <w:tr w:rsidR="007A6F56" w:rsidRPr="00356303" w:rsidTr="009761DE">
        <w:tc>
          <w:tcPr>
            <w:tcW w:w="675" w:type="dxa"/>
            <w:shd w:val="clear" w:color="auto" w:fill="C0C0C0"/>
          </w:tcPr>
          <w:p w:rsidR="007A6F56" w:rsidRPr="00356303" w:rsidRDefault="007A6F56" w:rsidP="009761DE">
            <w:pPr>
              <w:jc w:val="center"/>
              <w:rPr>
                <w:rFonts w:ascii="Arial" w:hAnsi="Arial"/>
                <w:b/>
                <w:bCs w:val="0"/>
                <w:sz w:val="22"/>
                <w:szCs w:val="22"/>
              </w:rPr>
            </w:pPr>
            <w:r w:rsidRPr="00356303">
              <w:rPr>
                <w:rFonts w:ascii="Arial" w:hAnsi="Arial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35" w:type="dxa"/>
            <w:shd w:val="clear" w:color="auto" w:fill="C0C0C0"/>
          </w:tcPr>
          <w:p w:rsidR="007A6F56" w:rsidRDefault="007A6F56" w:rsidP="009761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bCs w:val="0"/>
                <w:sz w:val="22"/>
                <w:szCs w:val="22"/>
              </w:rPr>
              <w:t>Hfd</w:t>
            </w:r>
            <w:proofErr w:type="spellEnd"/>
            <w:r>
              <w:rPr>
                <w:rFonts w:ascii="Arial" w:hAnsi="Arial"/>
                <w:b/>
                <w:bCs w:val="0"/>
                <w:sz w:val="22"/>
                <w:szCs w:val="22"/>
              </w:rPr>
              <w:t xml:space="preserve">/par/blz. </w:t>
            </w:r>
          </w:p>
          <w:p w:rsidR="007A6F56" w:rsidRPr="00356303" w:rsidRDefault="007A6F56" w:rsidP="009761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r>
              <w:rPr>
                <w:rFonts w:ascii="Arial" w:hAnsi="Arial"/>
                <w:b/>
                <w:bCs w:val="0"/>
                <w:sz w:val="22"/>
                <w:szCs w:val="22"/>
              </w:rPr>
              <w:t>of bijlage</w:t>
            </w:r>
          </w:p>
        </w:tc>
        <w:tc>
          <w:tcPr>
            <w:tcW w:w="3539" w:type="dxa"/>
            <w:shd w:val="clear" w:color="auto" w:fill="C0C0C0"/>
          </w:tcPr>
          <w:p w:rsidR="007A6F56" w:rsidRPr="00356303" w:rsidRDefault="007A6F56" w:rsidP="009761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r w:rsidRPr="00356303">
              <w:rPr>
                <w:rFonts w:ascii="Arial" w:hAnsi="Arial"/>
                <w:b/>
                <w:bCs w:val="0"/>
                <w:sz w:val="22"/>
                <w:szCs w:val="22"/>
              </w:rPr>
              <w:t>Vraag</w:t>
            </w:r>
          </w:p>
        </w:tc>
        <w:tc>
          <w:tcPr>
            <w:tcW w:w="3239" w:type="dxa"/>
            <w:shd w:val="clear" w:color="auto" w:fill="C0C0C0"/>
          </w:tcPr>
          <w:p w:rsidR="007A6F56" w:rsidRPr="00356303" w:rsidRDefault="007A6F56" w:rsidP="009761DE">
            <w:pPr>
              <w:rPr>
                <w:rFonts w:ascii="Arial" w:hAnsi="Arial"/>
                <w:b/>
                <w:bCs w:val="0"/>
                <w:sz w:val="22"/>
                <w:szCs w:val="22"/>
              </w:rPr>
            </w:pPr>
            <w:r>
              <w:rPr>
                <w:rFonts w:ascii="Arial" w:hAnsi="Arial"/>
                <w:b/>
                <w:bCs w:val="0"/>
                <w:sz w:val="22"/>
                <w:szCs w:val="22"/>
              </w:rPr>
              <w:t>Antwoord</w:t>
            </w:r>
          </w:p>
        </w:tc>
      </w:tr>
      <w:tr w:rsidR="007A6F56" w:rsidRPr="00356303" w:rsidTr="009761DE">
        <w:tc>
          <w:tcPr>
            <w:tcW w:w="675" w:type="dxa"/>
            <w:shd w:val="clear" w:color="auto" w:fill="auto"/>
          </w:tcPr>
          <w:p w:rsidR="007A6F56" w:rsidRDefault="007A6F56" w:rsidP="009761DE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7A6F56" w:rsidRDefault="007A6F56" w:rsidP="009761DE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7A6F56" w:rsidRPr="00356303" w:rsidRDefault="007A6F56" w:rsidP="009761DE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35" w:type="dxa"/>
            <w:shd w:val="clear" w:color="auto" w:fill="auto"/>
          </w:tcPr>
          <w:p w:rsidR="007A6F56" w:rsidRPr="00356303" w:rsidRDefault="007A6F56" w:rsidP="009761D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9" w:type="dxa"/>
            <w:shd w:val="clear" w:color="auto" w:fill="auto"/>
          </w:tcPr>
          <w:p w:rsidR="007A6F56" w:rsidRPr="00356303" w:rsidRDefault="007A6F56" w:rsidP="009761DE">
            <w:pPr>
              <w:autoSpaceDE w:val="0"/>
              <w:autoSpaceDN w:val="0"/>
              <w:adjustRightIn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239" w:type="dxa"/>
          </w:tcPr>
          <w:p w:rsidR="007A6F56" w:rsidRPr="00356303" w:rsidRDefault="007A6F56" w:rsidP="009761DE">
            <w:pPr>
              <w:autoSpaceDE w:val="0"/>
              <w:autoSpaceDN w:val="0"/>
              <w:adjustRightInd w:val="0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7A6F56" w:rsidRDefault="007A6F56" w:rsidP="002E672E">
      <w:pPr>
        <w:rPr>
          <w:rFonts w:ascii="Arial" w:hAnsi="Arial"/>
          <w:sz w:val="22"/>
          <w:szCs w:val="22"/>
        </w:rPr>
      </w:pPr>
    </w:p>
    <w:p w:rsidR="007A6F56" w:rsidRPr="00356303" w:rsidRDefault="007A6F56" w:rsidP="002E672E">
      <w:pPr>
        <w:rPr>
          <w:rFonts w:ascii="Arial" w:hAnsi="Arial"/>
          <w:sz w:val="22"/>
          <w:szCs w:val="22"/>
        </w:rPr>
      </w:pPr>
    </w:p>
    <w:p w:rsidR="00077F5E" w:rsidRPr="00356303" w:rsidRDefault="00077F5E" w:rsidP="00EA360B">
      <w:pPr>
        <w:rPr>
          <w:rFonts w:ascii="Arial" w:hAnsi="Arial"/>
          <w:sz w:val="22"/>
          <w:szCs w:val="22"/>
        </w:rPr>
      </w:pPr>
    </w:p>
    <w:sectPr w:rsidR="00077F5E" w:rsidRPr="00356303" w:rsidSect="00BF0AC1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F21"/>
    <w:multiLevelType w:val="hybridMultilevel"/>
    <w:tmpl w:val="C7E09914"/>
    <w:lvl w:ilvl="0" w:tplc="6B9CCCD0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F365D"/>
    <w:multiLevelType w:val="singleLevel"/>
    <w:tmpl w:val="AB48707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38F3C16"/>
    <w:multiLevelType w:val="hybridMultilevel"/>
    <w:tmpl w:val="998E4BF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4F4D08"/>
    <w:multiLevelType w:val="hybridMultilevel"/>
    <w:tmpl w:val="EA36AA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DCF24C8"/>
    <w:multiLevelType w:val="hybridMultilevel"/>
    <w:tmpl w:val="F4CCDF1C"/>
    <w:lvl w:ilvl="0" w:tplc="6068CE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C141F8"/>
    <w:multiLevelType w:val="hybridMultilevel"/>
    <w:tmpl w:val="229E5BDC"/>
    <w:lvl w:ilvl="0" w:tplc="EE944F9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93D1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D7FE3"/>
    <w:multiLevelType w:val="singleLevel"/>
    <w:tmpl w:val="AB48707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A5921BE"/>
    <w:multiLevelType w:val="hybridMultilevel"/>
    <w:tmpl w:val="A51CBFA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8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672E"/>
    <w:rsid w:val="0000288A"/>
    <w:rsid w:val="00002A96"/>
    <w:rsid w:val="000035C2"/>
    <w:rsid w:val="000045E4"/>
    <w:rsid w:val="00006514"/>
    <w:rsid w:val="00010530"/>
    <w:rsid w:val="000119D4"/>
    <w:rsid w:val="00011BEA"/>
    <w:rsid w:val="0001470B"/>
    <w:rsid w:val="0001677C"/>
    <w:rsid w:val="000168D3"/>
    <w:rsid w:val="00017B77"/>
    <w:rsid w:val="00023E02"/>
    <w:rsid w:val="000306AC"/>
    <w:rsid w:val="00031156"/>
    <w:rsid w:val="0003164B"/>
    <w:rsid w:val="0003452A"/>
    <w:rsid w:val="000351C8"/>
    <w:rsid w:val="00037761"/>
    <w:rsid w:val="000407A1"/>
    <w:rsid w:val="00040F99"/>
    <w:rsid w:val="00042A4B"/>
    <w:rsid w:val="00047CE5"/>
    <w:rsid w:val="00052BDA"/>
    <w:rsid w:val="00053A33"/>
    <w:rsid w:val="00055814"/>
    <w:rsid w:val="00056290"/>
    <w:rsid w:val="000603B4"/>
    <w:rsid w:val="000631CF"/>
    <w:rsid w:val="00063777"/>
    <w:rsid w:val="00065B69"/>
    <w:rsid w:val="000742CD"/>
    <w:rsid w:val="000774B8"/>
    <w:rsid w:val="00077F5E"/>
    <w:rsid w:val="00080949"/>
    <w:rsid w:val="0008278E"/>
    <w:rsid w:val="0008357E"/>
    <w:rsid w:val="00083C10"/>
    <w:rsid w:val="00084ED9"/>
    <w:rsid w:val="00084EDC"/>
    <w:rsid w:val="000854DF"/>
    <w:rsid w:val="000865A0"/>
    <w:rsid w:val="00087C56"/>
    <w:rsid w:val="000918F1"/>
    <w:rsid w:val="00092D37"/>
    <w:rsid w:val="00097564"/>
    <w:rsid w:val="000A1211"/>
    <w:rsid w:val="000A2A3B"/>
    <w:rsid w:val="000A2BE9"/>
    <w:rsid w:val="000A6A93"/>
    <w:rsid w:val="000A7DE6"/>
    <w:rsid w:val="000B0015"/>
    <w:rsid w:val="000B2176"/>
    <w:rsid w:val="000B3545"/>
    <w:rsid w:val="000B6821"/>
    <w:rsid w:val="000B7874"/>
    <w:rsid w:val="000C1D26"/>
    <w:rsid w:val="000C5510"/>
    <w:rsid w:val="000D1203"/>
    <w:rsid w:val="000D20FD"/>
    <w:rsid w:val="000D257C"/>
    <w:rsid w:val="000D2EF6"/>
    <w:rsid w:val="000D3BF9"/>
    <w:rsid w:val="000D40E9"/>
    <w:rsid w:val="000D694B"/>
    <w:rsid w:val="000E4035"/>
    <w:rsid w:val="000E455C"/>
    <w:rsid w:val="000E4A01"/>
    <w:rsid w:val="000E5AC5"/>
    <w:rsid w:val="000E7C26"/>
    <w:rsid w:val="000F0ABA"/>
    <w:rsid w:val="000F1584"/>
    <w:rsid w:val="000F4E68"/>
    <w:rsid w:val="000F5732"/>
    <w:rsid w:val="001007CA"/>
    <w:rsid w:val="00102F7C"/>
    <w:rsid w:val="0010405A"/>
    <w:rsid w:val="00104534"/>
    <w:rsid w:val="00105B61"/>
    <w:rsid w:val="00106E62"/>
    <w:rsid w:val="001117D6"/>
    <w:rsid w:val="00115E16"/>
    <w:rsid w:val="001178E5"/>
    <w:rsid w:val="00122D49"/>
    <w:rsid w:val="00123B4E"/>
    <w:rsid w:val="00126DA6"/>
    <w:rsid w:val="001325C7"/>
    <w:rsid w:val="001325EF"/>
    <w:rsid w:val="00140488"/>
    <w:rsid w:val="0014055E"/>
    <w:rsid w:val="00140963"/>
    <w:rsid w:val="00140B03"/>
    <w:rsid w:val="001410E2"/>
    <w:rsid w:val="001411B3"/>
    <w:rsid w:val="00144E50"/>
    <w:rsid w:val="0014636D"/>
    <w:rsid w:val="001475C1"/>
    <w:rsid w:val="00152399"/>
    <w:rsid w:val="00153CDF"/>
    <w:rsid w:val="00154A43"/>
    <w:rsid w:val="0015793E"/>
    <w:rsid w:val="001634B0"/>
    <w:rsid w:val="00172E28"/>
    <w:rsid w:val="00174879"/>
    <w:rsid w:val="001764A4"/>
    <w:rsid w:val="001839CF"/>
    <w:rsid w:val="00185BAC"/>
    <w:rsid w:val="00190113"/>
    <w:rsid w:val="00191277"/>
    <w:rsid w:val="0019483B"/>
    <w:rsid w:val="00195965"/>
    <w:rsid w:val="001A173D"/>
    <w:rsid w:val="001A1E24"/>
    <w:rsid w:val="001A5EA3"/>
    <w:rsid w:val="001A7C2E"/>
    <w:rsid w:val="001B20A5"/>
    <w:rsid w:val="001B23EF"/>
    <w:rsid w:val="001B2B96"/>
    <w:rsid w:val="001B3483"/>
    <w:rsid w:val="001B3E94"/>
    <w:rsid w:val="001C119B"/>
    <w:rsid w:val="001C18EB"/>
    <w:rsid w:val="001C4160"/>
    <w:rsid w:val="001C7B15"/>
    <w:rsid w:val="001D1770"/>
    <w:rsid w:val="001D516D"/>
    <w:rsid w:val="001D6135"/>
    <w:rsid w:val="001D6B89"/>
    <w:rsid w:val="001E10C5"/>
    <w:rsid w:val="001E225E"/>
    <w:rsid w:val="001E3AB7"/>
    <w:rsid w:val="001E534B"/>
    <w:rsid w:val="001E69AF"/>
    <w:rsid w:val="001E7549"/>
    <w:rsid w:val="001F3022"/>
    <w:rsid w:val="001F6B90"/>
    <w:rsid w:val="0020015A"/>
    <w:rsid w:val="00200C05"/>
    <w:rsid w:val="00201F5E"/>
    <w:rsid w:val="002028BE"/>
    <w:rsid w:val="002035D2"/>
    <w:rsid w:val="002037F5"/>
    <w:rsid w:val="00205BDD"/>
    <w:rsid w:val="002061A3"/>
    <w:rsid w:val="00206B31"/>
    <w:rsid w:val="002070F4"/>
    <w:rsid w:val="00214134"/>
    <w:rsid w:val="002152EC"/>
    <w:rsid w:val="00215D98"/>
    <w:rsid w:val="002163FF"/>
    <w:rsid w:val="00222574"/>
    <w:rsid w:val="002258EE"/>
    <w:rsid w:val="00227298"/>
    <w:rsid w:val="00230069"/>
    <w:rsid w:val="002313A1"/>
    <w:rsid w:val="00232F9B"/>
    <w:rsid w:val="00233A1A"/>
    <w:rsid w:val="0023410A"/>
    <w:rsid w:val="00234850"/>
    <w:rsid w:val="00235A83"/>
    <w:rsid w:val="002400E6"/>
    <w:rsid w:val="002439A6"/>
    <w:rsid w:val="00243D80"/>
    <w:rsid w:val="00245509"/>
    <w:rsid w:val="0025005D"/>
    <w:rsid w:val="00251367"/>
    <w:rsid w:val="00252A8E"/>
    <w:rsid w:val="002539D5"/>
    <w:rsid w:val="00255BB7"/>
    <w:rsid w:val="00256651"/>
    <w:rsid w:val="00256E21"/>
    <w:rsid w:val="00260806"/>
    <w:rsid w:val="00262024"/>
    <w:rsid w:val="0026314C"/>
    <w:rsid w:val="002636D5"/>
    <w:rsid w:val="0026577E"/>
    <w:rsid w:val="00266584"/>
    <w:rsid w:val="0026709F"/>
    <w:rsid w:val="00273106"/>
    <w:rsid w:val="002733E8"/>
    <w:rsid w:val="00274BEA"/>
    <w:rsid w:val="0027512D"/>
    <w:rsid w:val="002753E4"/>
    <w:rsid w:val="00281145"/>
    <w:rsid w:val="002815CE"/>
    <w:rsid w:val="00282B63"/>
    <w:rsid w:val="00285F03"/>
    <w:rsid w:val="002A23AF"/>
    <w:rsid w:val="002A53B8"/>
    <w:rsid w:val="002B2C79"/>
    <w:rsid w:val="002B5ED6"/>
    <w:rsid w:val="002B6D90"/>
    <w:rsid w:val="002C119B"/>
    <w:rsid w:val="002C11EB"/>
    <w:rsid w:val="002C1605"/>
    <w:rsid w:val="002C245C"/>
    <w:rsid w:val="002C3A11"/>
    <w:rsid w:val="002C3BFD"/>
    <w:rsid w:val="002C4E72"/>
    <w:rsid w:val="002C502F"/>
    <w:rsid w:val="002C65E4"/>
    <w:rsid w:val="002D355B"/>
    <w:rsid w:val="002D4422"/>
    <w:rsid w:val="002D69FE"/>
    <w:rsid w:val="002E64FA"/>
    <w:rsid w:val="002E672E"/>
    <w:rsid w:val="002E6EE6"/>
    <w:rsid w:val="002F1240"/>
    <w:rsid w:val="002F47CC"/>
    <w:rsid w:val="002F4A15"/>
    <w:rsid w:val="002F69CB"/>
    <w:rsid w:val="002F770B"/>
    <w:rsid w:val="00310623"/>
    <w:rsid w:val="00315127"/>
    <w:rsid w:val="00315DAA"/>
    <w:rsid w:val="00317B13"/>
    <w:rsid w:val="0032058F"/>
    <w:rsid w:val="00322009"/>
    <w:rsid w:val="0032384D"/>
    <w:rsid w:val="00331AFD"/>
    <w:rsid w:val="00333D20"/>
    <w:rsid w:val="00336D94"/>
    <w:rsid w:val="003371AA"/>
    <w:rsid w:val="00341926"/>
    <w:rsid w:val="003431C3"/>
    <w:rsid w:val="0034393C"/>
    <w:rsid w:val="00343DE7"/>
    <w:rsid w:val="003441B9"/>
    <w:rsid w:val="00345A99"/>
    <w:rsid w:val="003519E0"/>
    <w:rsid w:val="00354529"/>
    <w:rsid w:val="00356303"/>
    <w:rsid w:val="003567FB"/>
    <w:rsid w:val="003568B8"/>
    <w:rsid w:val="0036265F"/>
    <w:rsid w:val="00364708"/>
    <w:rsid w:val="00364EB2"/>
    <w:rsid w:val="0036758F"/>
    <w:rsid w:val="00371F68"/>
    <w:rsid w:val="003735A2"/>
    <w:rsid w:val="00373923"/>
    <w:rsid w:val="00373EA1"/>
    <w:rsid w:val="00374707"/>
    <w:rsid w:val="003754BF"/>
    <w:rsid w:val="00375D07"/>
    <w:rsid w:val="0038043C"/>
    <w:rsid w:val="003814E7"/>
    <w:rsid w:val="00381E6A"/>
    <w:rsid w:val="003822C3"/>
    <w:rsid w:val="00382DBF"/>
    <w:rsid w:val="00387399"/>
    <w:rsid w:val="0039061A"/>
    <w:rsid w:val="003911A1"/>
    <w:rsid w:val="00392257"/>
    <w:rsid w:val="00395FB3"/>
    <w:rsid w:val="003A014D"/>
    <w:rsid w:val="003A27D1"/>
    <w:rsid w:val="003A5A6B"/>
    <w:rsid w:val="003A6C0A"/>
    <w:rsid w:val="003A798C"/>
    <w:rsid w:val="003B258B"/>
    <w:rsid w:val="003B31A2"/>
    <w:rsid w:val="003B553C"/>
    <w:rsid w:val="003B605B"/>
    <w:rsid w:val="003B67A1"/>
    <w:rsid w:val="003C0956"/>
    <w:rsid w:val="003C1212"/>
    <w:rsid w:val="003C5317"/>
    <w:rsid w:val="003C7C42"/>
    <w:rsid w:val="003D411D"/>
    <w:rsid w:val="003D51C8"/>
    <w:rsid w:val="003D5FE8"/>
    <w:rsid w:val="003E6A94"/>
    <w:rsid w:val="003E74E1"/>
    <w:rsid w:val="003F2626"/>
    <w:rsid w:val="003F5852"/>
    <w:rsid w:val="003F6A0D"/>
    <w:rsid w:val="00400436"/>
    <w:rsid w:val="00403048"/>
    <w:rsid w:val="004032FA"/>
    <w:rsid w:val="0040694A"/>
    <w:rsid w:val="0041202A"/>
    <w:rsid w:val="004153B9"/>
    <w:rsid w:val="00416319"/>
    <w:rsid w:val="00422910"/>
    <w:rsid w:val="00423C88"/>
    <w:rsid w:val="00424154"/>
    <w:rsid w:val="004251C6"/>
    <w:rsid w:val="00425464"/>
    <w:rsid w:val="00426AE0"/>
    <w:rsid w:val="00432240"/>
    <w:rsid w:val="00434F61"/>
    <w:rsid w:val="004443E6"/>
    <w:rsid w:val="004456D5"/>
    <w:rsid w:val="0045016B"/>
    <w:rsid w:val="00451F51"/>
    <w:rsid w:val="00454ED6"/>
    <w:rsid w:val="004561E6"/>
    <w:rsid w:val="00457F87"/>
    <w:rsid w:val="0046642C"/>
    <w:rsid w:val="004715A9"/>
    <w:rsid w:val="00474A98"/>
    <w:rsid w:val="00480AEB"/>
    <w:rsid w:val="00481181"/>
    <w:rsid w:val="00483DE9"/>
    <w:rsid w:val="00485DF8"/>
    <w:rsid w:val="00486E05"/>
    <w:rsid w:val="0049599B"/>
    <w:rsid w:val="004971D1"/>
    <w:rsid w:val="00497896"/>
    <w:rsid w:val="004A1813"/>
    <w:rsid w:val="004A1D98"/>
    <w:rsid w:val="004A1E48"/>
    <w:rsid w:val="004A216F"/>
    <w:rsid w:val="004A2E59"/>
    <w:rsid w:val="004A3B2E"/>
    <w:rsid w:val="004A5A01"/>
    <w:rsid w:val="004A6B6C"/>
    <w:rsid w:val="004B1232"/>
    <w:rsid w:val="004B1F2C"/>
    <w:rsid w:val="004B3414"/>
    <w:rsid w:val="004B4240"/>
    <w:rsid w:val="004B5453"/>
    <w:rsid w:val="004B5B74"/>
    <w:rsid w:val="004C2945"/>
    <w:rsid w:val="004C4693"/>
    <w:rsid w:val="004C4834"/>
    <w:rsid w:val="004C4B03"/>
    <w:rsid w:val="004D1248"/>
    <w:rsid w:val="004D1BB6"/>
    <w:rsid w:val="004D415B"/>
    <w:rsid w:val="004D64C5"/>
    <w:rsid w:val="004D73EF"/>
    <w:rsid w:val="004E00A9"/>
    <w:rsid w:val="004E07BD"/>
    <w:rsid w:val="004E1649"/>
    <w:rsid w:val="004E1DFD"/>
    <w:rsid w:val="004E4D9A"/>
    <w:rsid w:val="004E6439"/>
    <w:rsid w:val="004E7323"/>
    <w:rsid w:val="004F202E"/>
    <w:rsid w:val="004F49C2"/>
    <w:rsid w:val="005015AA"/>
    <w:rsid w:val="005015AE"/>
    <w:rsid w:val="00502F0D"/>
    <w:rsid w:val="00504A5A"/>
    <w:rsid w:val="00504FBD"/>
    <w:rsid w:val="0050659F"/>
    <w:rsid w:val="005071DD"/>
    <w:rsid w:val="005154D2"/>
    <w:rsid w:val="00523E41"/>
    <w:rsid w:val="00525415"/>
    <w:rsid w:val="00531159"/>
    <w:rsid w:val="00535A29"/>
    <w:rsid w:val="00536CAF"/>
    <w:rsid w:val="00536FBF"/>
    <w:rsid w:val="00541593"/>
    <w:rsid w:val="00541B6F"/>
    <w:rsid w:val="005433A2"/>
    <w:rsid w:val="0054440B"/>
    <w:rsid w:val="005451AB"/>
    <w:rsid w:val="0055296D"/>
    <w:rsid w:val="00552BF2"/>
    <w:rsid w:val="005550C2"/>
    <w:rsid w:val="005552AE"/>
    <w:rsid w:val="0055680C"/>
    <w:rsid w:val="00557618"/>
    <w:rsid w:val="0056061F"/>
    <w:rsid w:val="00562191"/>
    <w:rsid w:val="00564BDE"/>
    <w:rsid w:val="00566DF0"/>
    <w:rsid w:val="00567214"/>
    <w:rsid w:val="00567501"/>
    <w:rsid w:val="00570090"/>
    <w:rsid w:val="00571D6D"/>
    <w:rsid w:val="0057253A"/>
    <w:rsid w:val="0057394E"/>
    <w:rsid w:val="005759D7"/>
    <w:rsid w:val="00576DC0"/>
    <w:rsid w:val="0057792A"/>
    <w:rsid w:val="00582EA4"/>
    <w:rsid w:val="00583712"/>
    <w:rsid w:val="0058637A"/>
    <w:rsid w:val="0059238D"/>
    <w:rsid w:val="00592B73"/>
    <w:rsid w:val="00594492"/>
    <w:rsid w:val="00596191"/>
    <w:rsid w:val="00596FA3"/>
    <w:rsid w:val="005A00C8"/>
    <w:rsid w:val="005A27BA"/>
    <w:rsid w:val="005A3E17"/>
    <w:rsid w:val="005A4A5E"/>
    <w:rsid w:val="005A5BFE"/>
    <w:rsid w:val="005B1025"/>
    <w:rsid w:val="005B1350"/>
    <w:rsid w:val="005B4B04"/>
    <w:rsid w:val="005B7946"/>
    <w:rsid w:val="005C1332"/>
    <w:rsid w:val="005C4926"/>
    <w:rsid w:val="005D1303"/>
    <w:rsid w:val="005D2809"/>
    <w:rsid w:val="005E4DE6"/>
    <w:rsid w:val="005F0120"/>
    <w:rsid w:val="005F596C"/>
    <w:rsid w:val="00602A6B"/>
    <w:rsid w:val="00603046"/>
    <w:rsid w:val="006054D5"/>
    <w:rsid w:val="00606B17"/>
    <w:rsid w:val="00606D5D"/>
    <w:rsid w:val="006109EA"/>
    <w:rsid w:val="00612C4B"/>
    <w:rsid w:val="006200EE"/>
    <w:rsid w:val="00621C5E"/>
    <w:rsid w:val="0062356A"/>
    <w:rsid w:val="006235E5"/>
    <w:rsid w:val="00624A1D"/>
    <w:rsid w:val="00624EB4"/>
    <w:rsid w:val="006273C5"/>
    <w:rsid w:val="00627C22"/>
    <w:rsid w:val="00630F66"/>
    <w:rsid w:val="00631858"/>
    <w:rsid w:val="006340C4"/>
    <w:rsid w:val="00635E48"/>
    <w:rsid w:val="006405CF"/>
    <w:rsid w:val="00643809"/>
    <w:rsid w:val="00644543"/>
    <w:rsid w:val="00644B40"/>
    <w:rsid w:val="00652075"/>
    <w:rsid w:val="006521ED"/>
    <w:rsid w:val="006526C8"/>
    <w:rsid w:val="006539E5"/>
    <w:rsid w:val="00662957"/>
    <w:rsid w:val="00664BA9"/>
    <w:rsid w:val="00666A7B"/>
    <w:rsid w:val="00666BDE"/>
    <w:rsid w:val="00666DBB"/>
    <w:rsid w:val="0066738E"/>
    <w:rsid w:val="00670A38"/>
    <w:rsid w:val="00682BB3"/>
    <w:rsid w:val="0068638C"/>
    <w:rsid w:val="00686EA3"/>
    <w:rsid w:val="00687112"/>
    <w:rsid w:val="006913C1"/>
    <w:rsid w:val="00692A06"/>
    <w:rsid w:val="006972B4"/>
    <w:rsid w:val="006A1005"/>
    <w:rsid w:val="006A3403"/>
    <w:rsid w:val="006A5119"/>
    <w:rsid w:val="006A66B4"/>
    <w:rsid w:val="006B10AD"/>
    <w:rsid w:val="006B19B9"/>
    <w:rsid w:val="006B218F"/>
    <w:rsid w:val="006B5E4C"/>
    <w:rsid w:val="006C1931"/>
    <w:rsid w:val="006C3122"/>
    <w:rsid w:val="006C3297"/>
    <w:rsid w:val="006D1929"/>
    <w:rsid w:val="006D1C74"/>
    <w:rsid w:val="006D312D"/>
    <w:rsid w:val="006D473A"/>
    <w:rsid w:val="006E0B31"/>
    <w:rsid w:val="006E0F4C"/>
    <w:rsid w:val="006E65F8"/>
    <w:rsid w:val="006E78BE"/>
    <w:rsid w:val="006E7A8B"/>
    <w:rsid w:val="006F144F"/>
    <w:rsid w:val="006F1D45"/>
    <w:rsid w:val="006F21B4"/>
    <w:rsid w:val="006F3EE2"/>
    <w:rsid w:val="006F44C9"/>
    <w:rsid w:val="006F4F0F"/>
    <w:rsid w:val="006F7682"/>
    <w:rsid w:val="00701611"/>
    <w:rsid w:val="00703793"/>
    <w:rsid w:val="0070423F"/>
    <w:rsid w:val="00704B34"/>
    <w:rsid w:val="00705631"/>
    <w:rsid w:val="0070621E"/>
    <w:rsid w:val="007100A5"/>
    <w:rsid w:val="00710AC7"/>
    <w:rsid w:val="00712461"/>
    <w:rsid w:val="007126D8"/>
    <w:rsid w:val="007148A9"/>
    <w:rsid w:val="0071498B"/>
    <w:rsid w:val="00717774"/>
    <w:rsid w:val="0072068F"/>
    <w:rsid w:val="007214A6"/>
    <w:rsid w:val="00721699"/>
    <w:rsid w:val="00721E8B"/>
    <w:rsid w:val="00722A41"/>
    <w:rsid w:val="007231CB"/>
    <w:rsid w:val="00723259"/>
    <w:rsid w:val="0072537F"/>
    <w:rsid w:val="00735FFA"/>
    <w:rsid w:val="00742AFA"/>
    <w:rsid w:val="007439A5"/>
    <w:rsid w:val="00751AD9"/>
    <w:rsid w:val="0075403D"/>
    <w:rsid w:val="0076025A"/>
    <w:rsid w:val="00762561"/>
    <w:rsid w:val="00764370"/>
    <w:rsid w:val="00765D87"/>
    <w:rsid w:val="007727A0"/>
    <w:rsid w:val="00773979"/>
    <w:rsid w:val="00774DB8"/>
    <w:rsid w:val="0077523B"/>
    <w:rsid w:val="0077648B"/>
    <w:rsid w:val="00780C9B"/>
    <w:rsid w:val="00781A34"/>
    <w:rsid w:val="0078270C"/>
    <w:rsid w:val="007829EE"/>
    <w:rsid w:val="00782E1E"/>
    <w:rsid w:val="00786CBE"/>
    <w:rsid w:val="00790A44"/>
    <w:rsid w:val="00793864"/>
    <w:rsid w:val="00795D1F"/>
    <w:rsid w:val="007967CE"/>
    <w:rsid w:val="007A2AB6"/>
    <w:rsid w:val="007A54F1"/>
    <w:rsid w:val="007A553C"/>
    <w:rsid w:val="007A6F56"/>
    <w:rsid w:val="007B19D5"/>
    <w:rsid w:val="007C202E"/>
    <w:rsid w:val="007C2C28"/>
    <w:rsid w:val="007C2F6D"/>
    <w:rsid w:val="007C7621"/>
    <w:rsid w:val="007D085B"/>
    <w:rsid w:val="007D207E"/>
    <w:rsid w:val="007D3822"/>
    <w:rsid w:val="007D3B7A"/>
    <w:rsid w:val="007D3C7B"/>
    <w:rsid w:val="007D53D5"/>
    <w:rsid w:val="007D56EB"/>
    <w:rsid w:val="007D68F9"/>
    <w:rsid w:val="007D7136"/>
    <w:rsid w:val="007E1963"/>
    <w:rsid w:val="007E25E3"/>
    <w:rsid w:val="007E5111"/>
    <w:rsid w:val="007E55D7"/>
    <w:rsid w:val="007E7438"/>
    <w:rsid w:val="007F038A"/>
    <w:rsid w:val="007F18E7"/>
    <w:rsid w:val="007F1B2D"/>
    <w:rsid w:val="007F2B23"/>
    <w:rsid w:val="007F321A"/>
    <w:rsid w:val="007F39BC"/>
    <w:rsid w:val="008001DF"/>
    <w:rsid w:val="00800572"/>
    <w:rsid w:val="00801563"/>
    <w:rsid w:val="008015F7"/>
    <w:rsid w:val="008057DB"/>
    <w:rsid w:val="00805C6B"/>
    <w:rsid w:val="008064C3"/>
    <w:rsid w:val="0080658C"/>
    <w:rsid w:val="00811DBC"/>
    <w:rsid w:val="00813CE3"/>
    <w:rsid w:val="00815645"/>
    <w:rsid w:val="008175AB"/>
    <w:rsid w:val="0082147F"/>
    <w:rsid w:val="00822BAD"/>
    <w:rsid w:val="00823190"/>
    <w:rsid w:val="0082708C"/>
    <w:rsid w:val="008271CE"/>
    <w:rsid w:val="00830015"/>
    <w:rsid w:val="008320AA"/>
    <w:rsid w:val="008320BF"/>
    <w:rsid w:val="00840913"/>
    <w:rsid w:val="00842018"/>
    <w:rsid w:val="00843610"/>
    <w:rsid w:val="008738A0"/>
    <w:rsid w:val="008742C3"/>
    <w:rsid w:val="0087772A"/>
    <w:rsid w:val="008908EE"/>
    <w:rsid w:val="00890D6E"/>
    <w:rsid w:val="008921FF"/>
    <w:rsid w:val="00892374"/>
    <w:rsid w:val="00892E39"/>
    <w:rsid w:val="00894134"/>
    <w:rsid w:val="0089432C"/>
    <w:rsid w:val="00894DF1"/>
    <w:rsid w:val="00895581"/>
    <w:rsid w:val="008A038D"/>
    <w:rsid w:val="008A1570"/>
    <w:rsid w:val="008A33EB"/>
    <w:rsid w:val="008A3953"/>
    <w:rsid w:val="008A62DB"/>
    <w:rsid w:val="008A715E"/>
    <w:rsid w:val="008B0502"/>
    <w:rsid w:val="008B43B8"/>
    <w:rsid w:val="008B65E5"/>
    <w:rsid w:val="008B6DE6"/>
    <w:rsid w:val="008C099F"/>
    <w:rsid w:val="008C1FBC"/>
    <w:rsid w:val="008C2678"/>
    <w:rsid w:val="008C2972"/>
    <w:rsid w:val="008E0595"/>
    <w:rsid w:val="008E078B"/>
    <w:rsid w:val="008E07FF"/>
    <w:rsid w:val="008E1720"/>
    <w:rsid w:val="008E2268"/>
    <w:rsid w:val="008E4E61"/>
    <w:rsid w:val="008E4F0A"/>
    <w:rsid w:val="008E6F7E"/>
    <w:rsid w:val="008F1211"/>
    <w:rsid w:val="009003C9"/>
    <w:rsid w:val="009006A9"/>
    <w:rsid w:val="00902F18"/>
    <w:rsid w:val="009036FA"/>
    <w:rsid w:val="00903AE0"/>
    <w:rsid w:val="00903D7D"/>
    <w:rsid w:val="00903F57"/>
    <w:rsid w:val="00904919"/>
    <w:rsid w:val="0090528A"/>
    <w:rsid w:val="00905DB6"/>
    <w:rsid w:val="00906D65"/>
    <w:rsid w:val="009132FD"/>
    <w:rsid w:val="00913AB4"/>
    <w:rsid w:val="0091651A"/>
    <w:rsid w:val="0092144D"/>
    <w:rsid w:val="00926281"/>
    <w:rsid w:val="00930094"/>
    <w:rsid w:val="00930657"/>
    <w:rsid w:val="009360A9"/>
    <w:rsid w:val="00936E19"/>
    <w:rsid w:val="009440EC"/>
    <w:rsid w:val="00944A92"/>
    <w:rsid w:val="00944AC1"/>
    <w:rsid w:val="00946CD4"/>
    <w:rsid w:val="00950F7B"/>
    <w:rsid w:val="00952D36"/>
    <w:rsid w:val="0095507B"/>
    <w:rsid w:val="00955FB2"/>
    <w:rsid w:val="009600FE"/>
    <w:rsid w:val="00962F7B"/>
    <w:rsid w:val="00963FF5"/>
    <w:rsid w:val="00967015"/>
    <w:rsid w:val="009711F7"/>
    <w:rsid w:val="009714FB"/>
    <w:rsid w:val="00972A69"/>
    <w:rsid w:val="00975492"/>
    <w:rsid w:val="009761DE"/>
    <w:rsid w:val="0097643B"/>
    <w:rsid w:val="00980BFA"/>
    <w:rsid w:val="00981579"/>
    <w:rsid w:val="00985BC9"/>
    <w:rsid w:val="009876D3"/>
    <w:rsid w:val="00994889"/>
    <w:rsid w:val="009950DD"/>
    <w:rsid w:val="0099643B"/>
    <w:rsid w:val="009A1171"/>
    <w:rsid w:val="009A24C2"/>
    <w:rsid w:val="009B19BF"/>
    <w:rsid w:val="009B19EB"/>
    <w:rsid w:val="009B3A2F"/>
    <w:rsid w:val="009B6B04"/>
    <w:rsid w:val="009C0FBB"/>
    <w:rsid w:val="009C3639"/>
    <w:rsid w:val="009C64E8"/>
    <w:rsid w:val="009C67F7"/>
    <w:rsid w:val="009D3DAE"/>
    <w:rsid w:val="009D4564"/>
    <w:rsid w:val="009D729E"/>
    <w:rsid w:val="009E5BD4"/>
    <w:rsid w:val="009F470D"/>
    <w:rsid w:val="009F6E92"/>
    <w:rsid w:val="009F72B4"/>
    <w:rsid w:val="009F79B5"/>
    <w:rsid w:val="00A036F4"/>
    <w:rsid w:val="00A03CC0"/>
    <w:rsid w:val="00A04AD5"/>
    <w:rsid w:val="00A05557"/>
    <w:rsid w:val="00A0562A"/>
    <w:rsid w:val="00A05690"/>
    <w:rsid w:val="00A10568"/>
    <w:rsid w:val="00A1351B"/>
    <w:rsid w:val="00A214E8"/>
    <w:rsid w:val="00A25A22"/>
    <w:rsid w:val="00A25BEB"/>
    <w:rsid w:val="00A30385"/>
    <w:rsid w:val="00A3041A"/>
    <w:rsid w:val="00A41173"/>
    <w:rsid w:val="00A42B7D"/>
    <w:rsid w:val="00A44B7A"/>
    <w:rsid w:val="00A457AB"/>
    <w:rsid w:val="00A45ED2"/>
    <w:rsid w:val="00A503CB"/>
    <w:rsid w:val="00A54DC9"/>
    <w:rsid w:val="00A574AF"/>
    <w:rsid w:val="00A57936"/>
    <w:rsid w:val="00A623EC"/>
    <w:rsid w:val="00A62549"/>
    <w:rsid w:val="00A625DE"/>
    <w:rsid w:val="00A63431"/>
    <w:rsid w:val="00A63A87"/>
    <w:rsid w:val="00A722B7"/>
    <w:rsid w:val="00A74450"/>
    <w:rsid w:val="00A74484"/>
    <w:rsid w:val="00A74B3B"/>
    <w:rsid w:val="00A768E6"/>
    <w:rsid w:val="00A8519D"/>
    <w:rsid w:val="00A927FB"/>
    <w:rsid w:val="00A93613"/>
    <w:rsid w:val="00A93EBD"/>
    <w:rsid w:val="00A9758B"/>
    <w:rsid w:val="00AA171F"/>
    <w:rsid w:val="00AA3A38"/>
    <w:rsid w:val="00AA4256"/>
    <w:rsid w:val="00AA4E47"/>
    <w:rsid w:val="00AA544A"/>
    <w:rsid w:val="00AA5516"/>
    <w:rsid w:val="00AA5B2E"/>
    <w:rsid w:val="00AA602B"/>
    <w:rsid w:val="00AA7C14"/>
    <w:rsid w:val="00AA7F83"/>
    <w:rsid w:val="00AB63CC"/>
    <w:rsid w:val="00AB6F6F"/>
    <w:rsid w:val="00AB770F"/>
    <w:rsid w:val="00AC39E6"/>
    <w:rsid w:val="00AC6AE3"/>
    <w:rsid w:val="00AD2582"/>
    <w:rsid w:val="00AD26FE"/>
    <w:rsid w:val="00AD2F0C"/>
    <w:rsid w:val="00AD3A25"/>
    <w:rsid w:val="00AD5674"/>
    <w:rsid w:val="00AD6C3F"/>
    <w:rsid w:val="00AD7E1A"/>
    <w:rsid w:val="00AE1CA6"/>
    <w:rsid w:val="00AE2F09"/>
    <w:rsid w:val="00AE31BE"/>
    <w:rsid w:val="00AE3E96"/>
    <w:rsid w:val="00AE3FBD"/>
    <w:rsid w:val="00AF020A"/>
    <w:rsid w:val="00AF10B3"/>
    <w:rsid w:val="00AF154B"/>
    <w:rsid w:val="00AF7729"/>
    <w:rsid w:val="00B06FA7"/>
    <w:rsid w:val="00B1191B"/>
    <w:rsid w:val="00B13B58"/>
    <w:rsid w:val="00B15CD7"/>
    <w:rsid w:val="00B201C8"/>
    <w:rsid w:val="00B22FC5"/>
    <w:rsid w:val="00B232A7"/>
    <w:rsid w:val="00B26071"/>
    <w:rsid w:val="00B26C10"/>
    <w:rsid w:val="00B30036"/>
    <w:rsid w:val="00B30984"/>
    <w:rsid w:val="00B37532"/>
    <w:rsid w:val="00B40090"/>
    <w:rsid w:val="00B40DF7"/>
    <w:rsid w:val="00B42C2C"/>
    <w:rsid w:val="00B42F7C"/>
    <w:rsid w:val="00B46073"/>
    <w:rsid w:val="00B50153"/>
    <w:rsid w:val="00B50280"/>
    <w:rsid w:val="00B50468"/>
    <w:rsid w:val="00B5385A"/>
    <w:rsid w:val="00B54480"/>
    <w:rsid w:val="00B62163"/>
    <w:rsid w:val="00B71875"/>
    <w:rsid w:val="00B82FCD"/>
    <w:rsid w:val="00B83E66"/>
    <w:rsid w:val="00B84A6A"/>
    <w:rsid w:val="00B84B77"/>
    <w:rsid w:val="00B85778"/>
    <w:rsid w:val="00B94861"/>
    <w:rsid w:val="00B949D9"/>
    <w:rsid w:val="00B96512"/>
    <w:rsid w:val="00BA23B4"/>
    <w:rsid w:val="00BA253F"/>
    <w:rsid w:val="00BA34E2"/>
    <w:rsid w:val="00BA3BB7"/>
    <w:rsid w:val="00BA42C0"/>
    <w:rsid w:val="00BB0287"/>
    <w:rsid w:val="00BC0168"/>
    <w:rsid w:val="00BC057F"/>
    <w:rsid w:val="00BC4EAF"/>
    <w:rsid w:val="00BD0568"/>
    <w:rsid w:val="00BD5BA3"/>
    <w:rsid w:val="00BE1CCB"/>
    <w:rsid w:val="00BE235D"/>
    <w:rsid w:val="00BE260F"/>
    <w:rsid w:val="00BE47CB"/>
    <w:rsid w:val="00BE59CB"/>
    <w:rsid w:val="00BE6724"/>
    <w:rsid w:val="00BE6E22"/>
    <w:rsid w:val="00BE739A"/>
    <w:rsid w:val="00BE7DE2"/>
    <w:rsid w:val="00BF068B"/>
    <w:rsid w:val="00BF0AC1"/>
    <w:rsid w:val="00BF2734"/>
    <w:rsid w:val="00BF4EE6"/>
    <w:rsid w:val="00BF771A"/>
    <w:rsid w:val="00BF7894"/>
    <w:rsid w:val="00C02B92"/>
    <w:rsid w:val="00C10085"/>
    <w:rsid w:val="00C11788"/>
    <w:rsid w:val="00C14BCF"/>
    <w:rsid w:val="00C253CD"/>
    <w:rsid w:val="00C25AE3"/>
    <w:rsid w:val="00C26326"/>
    <w:rsid w:val="00C26A41"/>
    <w:rsid w:val="00C32785"/>
    <w:rsid w:val="00C3340A"/>
    <w:rsid w:val="00C34B87"/>
    <w:rsid w:val="00C34CC8"/>
    <w:rsid w:val="00C37570"/>
    <w:rsid w:val="00C37720"/>
    <w:rsid w:val="00C40B78"/>
    <w:rsid w:val="00C42284"/>
    <w:rsid w:val="00C4714C"/>
    <w:rsid w:val="00C47976"/>
    <w:rsid w:val="00C503D5"/>
    <w:rsid w:val="00C50F74"/>
    <w:rsid w:val="00C537F5"/>
    <w:rsid w:val="00C56D66"/>
    <w:rsid w:val="00C60C3B"/>
    <w:rsid w:val="00C61CCC"/>
    <w:rsid w:val="00C62041"/>
    <w:rsid w:val="00C622F4"/>
    <w:rsid w:val="00C62783"/>
    <w:rsid w:val="00C65653"/>
    <w:rsid w:val="00C66A28"/>
    <w:rsid w:val="00C70272"/>
    <w:rsid w:val="00C759C2"/>
    <w:rsid w:val="00C76D59"/>
    <w:rsid w:val="00C77BE0"/>
    <w:rsid w:val="00C82839"/>
    <w:rsid w:val="00C85212"/>
    <w:rsid w:val="00C8799B"/>
    <w:rsid w:val="00C87A55"/>
    <w:rsid w:val="00C948E8"/>
    <w:rsid w:val="00C97252"/>
    <w:rsid w:val="00C97454"/>
    <w:rsid w:val="00C9787C"/>
    <w:rsid w:val="00CA1888"/>
    <w:rsid w:val="00CA3EC9"/>
    <w:rsid w:val="00CA6EA0"/>
    <w:rsid w:val="00CB221E"/>
    <w:rsid w:val="00CB237C"/>
    <w:rsid w:val="00CB67F8"/>
    <w:rsid w:val="00CB74A2"/>
    <w:rsid w:val="00CC0270"/>
    <w:rsid w:val="00CC187D"/>
    <w:rsid w:val="00CC1C65"/>
    <w:rsid w:val="00CC2A97"/>
    <w:rsid w:val="00CC497B"/>
    <w:rsid w:val="00CC70A2"/>
    <w:rsid w:val="00CD4222"/>
    <w:rsid w:val="00CD51ED"/>
    <w:rsid w:val="00CE4BF5"/>
    <w:rsid w:val="00CE5A78"/>
    <w:rsid w:val="00CF1FBD"/>
    <w:rsid w:val="00CF5B88"/>
    <w:rsid w:val="00CF6F69"/>
    <w:rsid w:val="00D032DE"/>
    <w:rsid w:val="00D06579"/>
    <w:rsid w:val="00D07563"/>
    <w:rsid w:val="00D10766"/>
    <w:rsid w:val="00D10D68"/>
    <w:rsid w:val="00D161A7"/>
    <w:rsid w:val="00D171A0"/>
    <w:rsid w:val="00D23BD4"/>
    <w:rsid w:val="00D264CB"/>
    <w:rsid w:val="00D30760"/>
    <w:rsid w:val="00D3237E"/>
    <w:rsid w:val="00D334F0"/>
    <w:rsid w:val="00D37BC8"/>
    <w:rsid w:val="00D37CBA"/>
    <w:rsid w:val="00D37E5E"/>
    <w:rsid w:val="00D40055"/>
    <w:rsid w:val="00D404C5"/>
    <w:rsid w:val="00D406A6"/>
    <w:rsid w:val="00D41790"/>
    <w:rsid w:val="00D43C87"/>
    <w:rsid w:val="00D446E8"/>
    <w:rsid w:val="00D44B18"/>
    <w:rsid w:val="00D46367"/>
    <w:rsid w:val="00D46C6F"/>
    <w:rsid w:val="00D477F6"/>
    <w:rsid w:val="00D5153A"/>
    <w:rsid w:val="00D56918"/>
    <w:rsid w:val="00D60462"/>
    <w:rsid w:val="00D613AD"/>
    <w:rsid w:val="00D6204E"/>
    <w:rsid w:val="00D631D1"/>
    <w:rsid w:val="00D632D3"/>
    <w:rsid w:val="00D67DA9"/>
    <w:rsid w:val="00D72477"/>
    <w:rsid w:val="00D760D2"/>
    <w:rsid w:val="00D777A3"/>
    <w:rsid w:val="00D77B6D"/>
    <w:rsid w:val="00D8096C"/>
    <w:rsid w:val="00D8114A"/>
    <w:rsid w:val="00D819DA"/>
    <w:rsid w:val="00D8791E"/>
    <w:rsid w:val="00D917DF"/>
    <w:rsid w:val="00D93AC5"/>
    <w:rsid w:val="00D942FB"/>
    <w:rsid w:val="00D94968"/>
    <w:rsid w:val="00D9537E"/>
    <w:rsid w:val="00D9540D"/>
    <w:rsid w:val="00DA09EB"/>
    <w:rsid w:val="00DA347A"/>
    <w:rsid w:val="00DA430D"/>
    <w:rsid w:val="00DA6CDC"/>
    <w:rsid w:val="00DB22C6"/>
    <w:rsid w:val="00DB2A10"/>
    <w:rsid w:val="00DB6C90"/>
    <w:rsid w:val="00DB7138"/>
    <w:rsid w:val="00DC0402"/>
    <w:rsid w:val="00DC59D7"/>
    <w:rsid w:val="00DC6868"/>
    <w:rsid w:val="00DD066D"/>
    <w:rsid w:val="00DD127F"/>
    <w:rsid w:val="00DD1357"/>
    <w:rsid w:val="00DD19AC"/>
    <w:rsid w:val="00DD2B35"/>
    <w:rsid w:val="00DD3BDA"/>
    <w:rsid w:val="00DD419A"/>
    <w:rsid w:val="00DE20B4"/>
    <w:rsid w:val="00DE2511"/>
    <w:rsid w:val="00DE5FB8"/>
    <w:rsid w:val="00DF1889"/>
    <w:rsid w:val="00DF1EC5"/>
    <w:rsid w:val="00DF2103"/>
    <w:rsid w:val="00DF246B"/>
    <w:rsid w:val="00DF54BB"/>
    <w:rsid w:val="00DF5926"/>
    <w:rsid w:val="00DF6492"/>
    <w:rsid w:val="00E0076D"/>
    <w:rsid w:val="00E0128B"/>
    <w:rsid w:val="00E045EC"/>
    <w:rsid w:val="00E04B0A"/>
    <w:rsid w:val="00E04D34"/>
    <w:rsid w:val="00E14734"/>
    <w:rsid w:val="00E1546B"/>
    <w:rsid w:val="00E163CC"/>
    <w:rsid w:val="00E2196C"/>
    <w:rsid w:val="00E23A4B"/>
    <w:rsid w:val="00E2400A"/>
    <w:rsid w:val="00E25EA2"/>
    <w:rsid w:val="00E2689D"/>
    <w:rsid w:val="00E30446"/>
    <w:rsid w:val="00E30A04"/>
    <w:rsid w:val="00E37005"/>
    <w:rsid w:val="00E3728F"/>
    <w:rsid w:val="00E4062F"/>
    <w:rsid w:val="00E43DED"/>
    <w:rsid w:val="00E44666"/>
    <w:rsid w:val="00E465F3"/>
    <w:rsid w:val="00E47456"/>
    <w:rsid w:val="00E50AEA"/>
    <w:rsid w:val="00E50D44"/>
    <w:rsid w:val="00E6027C"/>
    <w:rsid w:val="00E61473"/>
    <w:rsid w:val="00E625B9"/>
    <w:rsid w:val="00E7593A"/>
    <w:rsid w:val="00E75ABE"/>
    <w:rsid w:val="00E800C7"/>
    <w:rsid w:val="00E8061E"/>
    <w:rsid w:val="00E81745"/>
    <w:rsid w:val="00E82249"/>
    <w:rsid w:val="00E84A99"/>
    <w:rsid w:val="00E90DF2"/>
    <w:rsid w:val="00E94112"/>
    <w:rsid w:val="00E94A33"/>
    <w:rsid w:val="00E97282"/>
    <w:rsid w:val="00E9753B"/>
    <w:rsid w:val="00EA1342"/>
    <w:rsid w:val="00EA2DF2"/>
    <w:rsid w:val="00EA360B"/>
    <w:rsid w:val="00EA4497"/>
    <w:rsid w:val="00EA5888"/>
    <w:rsid w:val="00EA69AF"/>
    <w:rsid w:val="00EB347A"/>
    <w:rsid w:val="00EB382F"/>
    <w:rsid w:val="00EB3D37"/>
    <w:rsid w:val="00EB43B8"/>
    <w:rsid w:val="00EB46DF"/>
    <w:rsid w:val="00EB4C49"/>
    <w:rsid w:val="00EB68D4"/>
    <w:rsid w:val="00EB7566"/>
    <w:rsid w:val="00EC0799"/>
    <w:rsid w:val="00EC3936"/>
    <w:rsid w:val="00EC5713"/>
    <w:rsid w:val="00ED27C4"/>
    <w:rsid w:val="00ED3C0E"/>
    <w:rsid w:val="00ED5E26"/>
    <w:rsid w:val="00ED65B9"/>
    <w:rsid w:val="00ED7A49"/>
    <w:rsid w:val="00ED7D35"/>
    <w:rsid w:val="00EE04BE"/>
    <w:rsid w:val="00EE378A"/>
    <w:rsid w:val="00EF1BF7"/>
    <w:rsid w:val="00EF75CB"/>
    <w:rsid w:val="00F03A18"/>
    <w:rsid w:val="00F043C0"/>
    <w:rsid w:val="00F058A0"/>
    <w:rsid w:val="00F10083"/>
    <w:rsid w:val="00F13D7F"/>
    <w:rsid w:val="00F14420"/>
    <w:rsid w:val="00F14682"/>
    <w:rsid w:val="00F16FE4"/>
    <w:rsid w:val="00F217C3"/>
    <w:rsid w:val="00F21833"/>
    <w:rsid w:val="00F25923"/>
    <w:rsid w:val="00F26D09"/>
    <w:rsid w:val="00F27129"/>
    <w:rsid w:val="00F3096C"/>
    <w:rsid w:val="00F329F8"/>
    <w:rsid w:val="00F3353E"/>
    <w:rsid w:val="00F37141"/>
    <w:rsid w:val="00F40CB0"/>
    <w:rsid w:val="00F432D8"/>
    <w:rsid w:val="00F4588D"/>
    <w:rsid w:val="00F53503"/>
    <w:rsid w:val="00F55209"/>
    <w:rsid w:val="00F56634"/>
    <w:rsid w:val="00F57FB4"/>
    <w:rsid w:val="00F62DDE"/>
    <w:rsid w:val="00F65101"/>
    <w:rsid w:val="00F7086F"/>
    <w:rsid w:val="00F70E4D"/>
    <w:rsid w:val="00F71064"/>
    <w:rsid w:val="00F715A4"/>
    <w:rsid w:val="00F7217E"/>
    <w:rsid w:val="00F74DBD"/>
    <w:rsid w:val="00F80CCE"/>
    <w:rsid w:val="00F82676"/>
    <w:rsid w:val="00F830CB"/>
    <w:rsid w:val="00F835D3"/>
    <w:rsid w:val="00F8624A"/>
    <w:rsid w:val="00F869D8"/>
    <w:rsid w:val="00F875F6"/>
    <w:rsid w:val="00F9026A"/>
    <w:rsid w:val="00F905C7"/>
    <w:rsid w:val="00F94D14"/>
    <w:rsid w:val="00F95082"/>
    <w:rsid w:val="00F95F86"/>
    <w:rsid w:val="00FA2B6C"/>
    <w:rsid w:val="00FA3282"/>
    <w:rsid w:val="00FA5B19"/>
    <w:rsid w:val="00FB1EF1"/>
    <w:rsid w:val="00FB2612"/>
    <w:rsid w:val="00FB531C"/>
    <w:rsid w:val="00FB7808"/>
    <w:rsid w:val="00FC1264"/>
    <w:rsid w:val="00FC5152"/>
    <w:rsid w:val="00FC56C3"/>
    <w:rsid w:val="00FC5C10"/>
    <w:rsid w:val="00FD01F5"/>
    <w:rsid w:val="00FD3463"/>
    <w:rsid w:val="00FD42D7"/>
    <w:rsid w:val="00FD6D8D"/>
    <w:rsid w:val="00FE1415"/>
    <w:rsid w:val="00FE5D77"/>
    <w:rsid w:val="00FE6828"/>
    <w:rsid w:val="00FE7287"/>
    <w:rsid w:val="00FF0839"/>
    <w:rsid w:val="00FF1F52"/>
    <w:rsid w:val="00FF259B"/>
    <w:rsid w:val="00FF337A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3BFE6B7"/>
  <w15:chartTrackingRefBased/>
  <w15:docId w15:val="{8E6EA838-D593-4C78-9993-23A0655A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E672E"/>
    <w:pPr>
      <w:spacing w:line="288" w:lineRule="auto"/>
    </w:pPr>
    <w:rPr>
      <w:rFonts w:ascii="Tahoma" w:hAnsi="Tahoma" w:cs="Arial"/>
      <w:bCs/>
      <w:szCs w:val="26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table" w:styleId="Tabelraster8">
    <w:name w:val="Table Grid 8"/>
    <w:basedOn w:val="Standaardtabel"/>
    <w:rsid w:val="002E672E"/>
    <w:pPr>
      <w:spacing w:line="288" w:lineRule="auto"/>
    </w:pPr>
    <w:rPr>
      <w:rFonts w:ascii="Tahoma" w:hAnsi="Tahoma"/>
    </w:rPr>
    <w:tblPr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clear" w:color="auto" w:fill="C0C0C0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alinea">
    <w:name w:val="List Paragraph"/>
    <w:basedOn w:val="Standaard"/>
    <w:uiPriority w:val="34"/>
    <w:qFormat/>
    <w:rsid w:val="00102F7C"/>
    <w:pPr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  <w:lang w:eastAsia="en-US"/>
    </w:rPr>
  </w:style>
  <w:style w:type="character" w:styleId="Verwijzingopmerking">
    <w:name w:val="annotation reference"/>
    <w:rsid w:val="00EE04BE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EE04BE"/>
    <w:rPr>
      <w:szCs w:val="20"/>
    </w:rPr>
  </w:style>
  <w:style w:type="character" w:customStyle="1" w:styleId="TekstopmerkingChar">
    <w:name w:val="Tekst opmerking Char"/>
    <w:link w:val="Tekstopmerking"/>
    <w:rsid w:val="00EE04BE"/>
    <w:rPr>
      <w:rFonts w:ascii="Tahoma" w:hAnsi="Tahoma" w:cs="Arial"/>
      <w:bCs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EE04BE"/>
    <w:rPr>
      <w:b/>
    </w:rPr>
  </w:style>
  <w:style w:type="character" w:customStyle="1" w:styleId="OnderwerpvanopmerkingChar">
    <w:name w:val="Onderwerp van opmerking Char"/>
    <w:link w:val="Onderwerpvanopmerking"/>
    <w:rsid w:val="00EE04BE"/>
    <w:rPr>
      <w:rFonts w:ascii="Tahoma" w:hAnsi="Tahoma" w:cs="Arial"/>
      <w:b/>
      <w:bCs/>
    </w:rPr>
  </w:style>
  <w:style w:type="paragraph" w:styleId="Ballontekst">
    <w:name w:val="Balloon Text"/>
    <w:basedOn w:val="Standaard"/>
    <w:link w:val="BallontekstChar"/>
    <w:rsid w:val="00EE04BE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link w:val="Ballontekst"/>
    <w:rsid w:val="00EE04BE"/>
    <w:rPr>
      <w:rFonts w:ascii="Tahoma" w:hAnsi="Tahoma" w:cs="Tahoma"/>
      <w:bCs/>
      <w:sz w:val="16"/>
      <w:szCs w:val="16"/>
    </w:rPr>
  </w:style>
  <w:style w:type="paragraph" w:customStyle="1" w:styleId="DefaultText">
    <w:name w:val="Default Text"/>
    <w:basedOn w:val="Standaard"/>
    <w:rsid w:val="00AA4E47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bCs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B10C6-BE49-4DEE-AA80-7960CE0DE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E47326C6</Template>
  <TotalTime>2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Betreft</vt:lpstr>
    </vt:vector>
  </TitlesOfParts>
  <Company>United Services Netherlands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Betreft</dc:title>
  <dc:subject/>
  <dc:creator>ndehaan</dc:creator>
  <cp:keywords/>
  <cp:lastModifiedBy>Vaart, mw. K.K. (Karin) van der</cp:lastModifiedBy>
  <cp:revision>3</cp:revision>
  <dcterms:created xsi:type="dcterms:W3CDTF">2018-04-10T14:40:00Z</dcterms:created>
  <dcterms:modified xsi:type="dcterms:W3CDTF">2018-04-10T14:41:00Z</dcterms:modified>
</cp:coreProperties>
</file>